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1E5251" w14:textId="77777777" w:rsidR="002120DB" w:rsidRDefault="002120DB" w:rsidP="002120DB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Thomas MESSYNGERE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4648BDAD" w14:textId="77777777" w:rsidR="002120DB" w:rsidRDefault="002120DB" w:rsidP="002120DB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Barningham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North Riding of Yorkshire. Clerk.</w:t>
      </w:r>
    </w:p>
    <w:p w14:paraId="6FA15DED" w14:textId="77777777" w:rsidR="002120DB" w:rsidRDefault="002120DB" w:rsidP="002120DB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C9D4343" w14:textId="77777777" w:rsidR="002120DB" w:rsidRDefault="002120DB" w:rsidP="002120DB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82A260C" w14:textId="77777777" w:rsidR="002120DB" w:rsidRDefault="002120DB" w:rsidP="002120DB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John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Moreby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Prior of Guisborough(q.v.), brought a plaint of debt against him.</w:t>
      </w:r>
    </w:p>
    <w:p w14:paraId="640289DA" w14:textId="77777777" w:rsidR="002120DB" w:rsidRDefault="002120DB" w:rsidP="002120DB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506F54D3" w14:textId="77777777" w:rsidR="002120DB" w:rsidRDefault="002120DB" w:rsidP="002120DB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A15FA51" w14:textId="77777777" w:rsidR="002120DB" w:rsidRDefault="002120DB" w:rsidP="002120DB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830E333" w14:textId="77777777" w:rsidR="002120DB" w:rsidRDefault="002120DB" w:rsidP="002120DB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16 February 2022</w:t>
      </w:r>
    </w:p>
    <w:p w14:paraId="5705B76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75C35" w14:textId="77777777" w:rsidR="002120DB" w:rsidRDefault="002120DB" w:rsidP="009139A6">
      <w:r>
        <w:separator/>
      </w:r>
    </w:p>
  </w:endnote>
  <w:endnote w:type="continuationSeparator" w:id="0">
    <w:p w14:paraId="0E69A7AA" w14:textId="77777777" w:rsidR="002120DB" w:rsidRDefault="002120D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E5CB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BE83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7ACB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93333" w14:textId="77777777" w:rsidR="002120DB" w:rsidRDefault="002120DB" w:rsidP="009139A6">
      <w:r>
        <w:separator/>
      </w:r>
    </w:p>
  </w:footnote>
  <w:footnote w:type="continuationSeparator" w:id="0">
    <w:p w14:paraId="7DF1925E" w14:textId="77777777" w:rsidR="002120DB" w:rsidRDefault="002120D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1E93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AA43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9287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0DB"/>
    <w:rsid w:val="000666E0"/>
    <w:rsid w:val="002120DB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BA019B"/>
  <w15:chartTrackingRefBased/>
  <w15:docId w15:val="{8CA07803-5DBE-4D9E-89F5-7C05EB32B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120D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6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2022-03-27T11:38:00Z</dcterms:created>
  <dcterms:modified xsi:type="dcterms:W3CDTF">2022-03-27T11:44:00Z</dcterms:modified>
</cp:coreProperties>
</file>